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5497DAB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7479C7C2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bookmarkStart w:id="0" w:name="_GoBack"/>
      <w:bookmarkEnd w:id="0"/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0B49A2AD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97D3F8D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2CA13D1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186F2F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571D41B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5688409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314E7EF2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29FBBD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04F628A9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32C5BD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46597EDA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5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5DF9D69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089F2FC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5B207E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6177FFE" w14:textId="0B33BE8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643A66" w:rsidR="00857464" w:rsidRPr="00F13F86" w:rsidRDefault="00857464" w:rsidP="00CC0BD4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C0BD4">
              <w:rPr>
                <w:color w:val="auto"/>
              </w:rPr>
              <w:t>6</w:t>
            </w:r>
            <w:r w:rsidR="00CC0BD4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6BC0031B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0B774CF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7AD13D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60FBDE4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398BC91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B12166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</w:p>
    <w:p w14:paraId="6ECED561" w14:textId="68ED332A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r w:rsidR="004B059D" w:rsidRPr="00F13F86">
        <w:rPr>
          <w:b/>
          <w:bCs/>
          <w:color w:val="auto"/>
        </w:rPr>
        <w:t>-</w:t>
      </w:r>
      <w:r w:rsidR="00857464" w:rsidRPr="00F13F86">
        <w:rPr>
          <w:b/>
          <w:bCs/>
          <w:color w:val="auto"/>
        </w:rPr>
        <w:t>9</w:t>
      </w:r>
    </w:p>
    <w:p w14:paraId="20853915" w14:textId="6B62FE1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  <w:r w:rsidR="004B059D" w:rsidRPr="00F13F86">
        <w:rPr>
          <w:b/>
          <w:bCs/>
          <w:color w:val="auto"/>
        </w:rPr>
        <w:t>+</w:t>
      </w:r>
      <w:r w:rsidR="00857464" w:rsidRPr="00F13F86">
        <w:rPr>
          <w:b/>
          <w:bCs/>
          <w:color w:val="auto"/>
        </w:rPr>
        <w:t>9</w:t>
      </w:r>
      <w:r w:rsidR="004B059D" w:rsidRPr="00F13F86">
        <w:rPr>
          <w:b/>
          <w:bCs/>
          <w:color w:val="auto"/>
        </w:rPr>
        <w:t>=2</w:t>
      </w:r>
      <w:r w:rsidR="00857464" w:rsidRPr="00F13F86">
        <w:rPr>
          <w:b/>
          <w:bCs/>
          <w:color w:val="auto"/>
        </w:rPr>
        <w:t>3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D65AD" w14:textId="77777777" w:rsidR="00E14D40" w:rsidRDefault="00E14D40">
      <w:r>
        <w:separator/>
      </w:r>
    </w:p>
  </w:endnote>
  <w:endnote w:type="continuationSeparator" w:id="0">
    <w:p w14:paraId="3836F98B" w14:textId="77777777" w:rsidR="00E14D40" w:rsidRDefault="00E1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B8CD4" w14:textId="77777777" w:rsidR="00E14D40" w:rsidRDefault="00E14D40">
      <w:r>
        <w:separator/>
      </w:r>
    </w:p>
  </w:footnote>
  <w:footnote w:type="continuationSeparator" w:id="0">
    <w:p w14:paraId="0E90D94D" w14:textId="77777777" w:rsidR="00E14D40" w:rsidRDefault="00E1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C798A-B3AF-425A-95B0-EEF19A6F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8040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5</cp:revision>
  <cp:lastPrinted>2000-02-29T03:31:00Z</cp:lastPrinted>
  <dcterms:created xsi:type="dcterms:W3CDTF">2021-11-22T13:13:00Z</dcterms:created>
  <dcterms:modified xsi:type="dcterms:W3CDTF">2021-11-23T08:02:00Z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